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FACC1B" w14:textId="7BB0B74B" w:rsidR="00602EB0" w:rsidRDefault="00602EB0" w:rsidP="00602EB0">
      <w:pPr>
        <w:pStyle w:val="NoSpacing"/>
      </w:pPr>
      <w:r>
        <w:rPr>
          <w:u w:val="single"/>
        </w:rPr>
        <w:t>Simon STONE</w:t>
      </w:r>
      <w:r>
        <w:t xml:space="preserve">      </w:t>
      </w:r>
      <w:r>
        <w:t>(fl.14</w:t>
      </w:r>
      <w:r>
        <w:t>67-91</w:t>
      </w:r>
      <w:r>
        <w:t>)</w:t>
      </w:r>
    </w:p>
    <w:p w14:paraId="3E7526E3" w14:textId="77777777" w:rsidR="00602EB0" w:rsidRDefault="00602EB0" w:rsidP="00602EB0">
      <w:pPr>
        <w:pStyle w:val="NoSpacing"/>
      </w:pPr>
      <w:r>
        <w:t xml:space="preserve">Vicar of </w:t>
      </w:r>
      <w:proofErr w:type="spellStart"/>
      <w:r>
        <w:t>St.Mary’s</w:t>
      </w:r>
      <w:proofErr w:type="spellEnd"/>
      <w:r>
        <w:t xml:space="preserve"> Church, </w:t>
      </w:r>
      <w:proofErr w:type="spellStart"/>
      <w:r>
        <w:t>Wigenhale</w:t>
      </w:r>
      <w:proofErr w:type="spellEnd"/>
      <w:r>
        <w:t xml:space="preserve"> </w:t>
      </w:r>
      <w:proofErr w:type="spellStart"/>
      <w:r>
        <w:t>St.Mary’s</w:t>
      </w:r>
      <w:proofErr w:type="spellEnd"/>
      <w:r>
        <w:t>, Norfolk.</w:t>
      </w:r>
    </w:p>
    <w:p w14:paraId="2F61AEB4" w14:textId="77777777" w:rsidR="00602EB0" w:rsidRDefault="00602EB0" w:rsidP="00602EB0">
      <w:pPr>
        <w:pStyle w:val="NoSpacing"/>
      </w:pPr>
    </w:p>
    <w:p w14:paraId="5177F9DE" w14:textId="77777777" w:rsidR="00602EB0" w:rsidRDefault="00602EB0" w:rsidP="00602EB0">
      <w:pPr>
        <w:pStyle w:val="NoSpacing"/>
      </w:pPr>
    </w:p>
    <w:p w14:paraId="02B9A89F" w14:textId="6F631AFB" w:rsidR="00602EB0" w:rsidRDefault="00602EB0" w:rsidP="00602EB0">
      <w:pPr>
        <w:pStyle w:val="NoSpacing"/>
      </w:pPr>
      <w:r>
        <w:tab/>
        <w:t>14</w:t>
      </w:r>
      <w:r>
        <w:t>67</w:t>
      </w:r>
      <w:bookmarkStart w:id="0" w:name="_GoBack"/>
      <w:bookmarkEnd w:id="0"/>
      <w:r>
        <w:tab/>
        <w:t>He became Vicar.</w:t>
      </w:r>
    </w:p>
    <w:p w14:paraId="27868F9D" w14:textId="77777777" w:rsidR="00602EB0" w:rsidRDefault="00602EB0" w:rsidP="00602EB0">
      <w:pPr>
        <w:pStyle w:val="NoSpacing"/>
        <w:ind w:left="1440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Wigenhale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St. Mary's',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176-183.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 http://www.british-history.ac.uk/topographical-hist-norfolk/vol9/pp176-183 [accessed 5 August 2019].  </w:t>
      </w:r>
      <w:r>
        <w:rPr>
          <w:color w:val="333333"/>
          <w:shd w:val="clear" w:color="auto" w:fill="FFFFFF"/>
        </w:rPr>
        <w:t>)</w:t>
      </w:r>
    </w:p>
    <w:p w14:paraId="7040482F" w14:textId="77777777" w:rsidR="00602EB0" w:rsidRDefault="00602EB0" w:rsidP="00602EB0">
      <w:pPr>
        <w:pStyle w:val="NoSpacing"/>
        <w:rPr>
          <w:color w:val="333333"/>
          <w:shd w:val="clear" w:color="auto" w:fill="FFFFFF"/>
        </w:rPr>
      </w:pPr>
    </w:p>
    <w:p w14:paraId="6D1E3539" w14:textId="77777777" w:rsidR="00602EB0" w:rsidRDefault="00602EB0" w:rsidP="00602EB0">
      <w:pPr>
        <w:pStyle w:val="NoSpacing"/>
        <w:rPr>
          <w:color w:val="333333"/>
          <w:shd w:val="clear" w:color="auto" w:fill="FFFFFF"/>
        </w:rPr>
      </w:pPr>
    </w:p>
    <w:p w14:paraId="3AECB92E" w14:textId="77777777" w:rsidR="00602EB0" w:rsidRDefault="00602EB0" w:rsidP="00602EB0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5 August 2019</w:t>
      </w:r>
    </w:p>
    <w:p w14:paraId="50FD15C7" w14:textId="4BE9E4C9" w:rsidR="006B2F86" w:rsidRPr="00602EB0" w:rsidRDefault="00602EB0" w:rsidP="00E71FC3">
      <w:pPr>
        <w:pStyle w:val="NoSpacing"/>
      </w:pPr>
    </w:p>
    <w:sectPr w:rsidR="006B2F86" w:rsidRPr="00602EB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BA8951" w14:textId="77777777" w:rsidR="00602EB0" w:rsidRDefault="00602EB0" w:rsidP="00E71FC3">
      <w:pPr>
        <w:spacing w:after="0" w:line="240" w:lineRule="auto"/>
      </w:pPr>
      <w:r>
        <w:separator/>
      </w:r>
    </w:p>
  </w:endnote>
  <w:endnote w:type="continuationSeparator" w:id="0">
    <w:p w14:paraId="455070FF" w14:textId="77777777" w:rsidR="00602EB0" w:rsidRDefault="00602EB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37B8C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395CCB" w14:textId="77777777" w:rsidR="00602EB0" w:rsidRDefault="00602EB0" w:rsidP="00E71FC3">
      <w:pPr>
        <w:spacing w:after="0" w:line="240" w:lineRule="auto"/>
      </w:pPr>
      <w:r>
        <w:separator/>
      </w:r>
    </w:p>
  </w:footnote>
  <w:footnote w:type="continuationSeparator" w:id="0">
    <w:p w14:paraId="669EA9B7" w14:textId="77777777" w:rsidR="00602EB0" w:rsidRDefault="00602EB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EB0"/>
    <w:rsid w:val="001A7C09"/>
    <w:rsid w:val="00577BD5"/>
    <w:rsid w:val="00602EB0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6F442"/>
  <w15:chartTrackingRefBased/>
  <w15:docId w15:val="{5C4BA41D-16C3-49DA-B184-DDECC7609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602EB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2019-08-05T09:07:00Z</dcterms:created>
  <dcterms:modified xsi:type="dcterms:W3CDTF">2019-08-05T09:08:00Z</dcterms:modified>
</cp:coreProperties>
</file>